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Lamport, Somerset. Tanner.</w:t>
      </w: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Lychefeld(q.v.) brought a plaint against him over the warrenty of the</w:t>
      </w: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sale of a horse.</w:t>
      </w: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E466C3" w:rsidRDefault="00E466C3" w:rsidP="00E466C3">
      <w:pPr>
        <w:pStyle w:val="NoSpacing"/>
        <w:tabs>
          <w:tab w:val="left" w:pos="14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66C3" w:rsidRDefault="00E466C3" w:rsidP="00E466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6C3" w:rsidRDefault="00E466C3" w:rsidP="00564E3C">
      <w:pPr>
        <w:spacing w:after="0" w:line="240" w:lineRule="auto"/>
      </w:pPr>
      <w:r>
        <w:separator/>
      </w:r>
    </w:p>
  </w:endnote>
  <w:endnote w:type="continuationSeparator" w:id="0">
    <w:p w:rsidR="00E466C3" w:rsidRDefault="00E466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466C3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6C3" w:rsidRDefault="00E466C3" w:rsidP="00564E3C">
      <w:pPr>
        <w:spacing w:after="0" w:line="240" w:lineRule="auto"/>
      </w:pPr>
      <w:r>
        <w:separator/>
      </w:r>
    </w:p>
  </w:footnote>
  <w:footnote w:type="continuationSeparator" w:id="0">
    <w:p w:rsidR="00E466C3" w:rsidRDefault="00E466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6C3"/>
    <w:rsid w:val="00372DC6"/>
    <w:rsid w:val="00564E3C"/>
    <w:rsid w:val="0064591D"/>
    <w:rsid w:val="00DD5B8A"/>
    <w:rsid w:val="00E466C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A6C19-0FB8-4B83-811A-17C0F576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466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2015-11-11T21:30:00Z</dcterms:created>
  <dcterms:modified xsi:type="dcterms:W3CDTF">2015-11-11T21:31:00Z</dcterms:modified>
</cp:coreProperties>
</file>